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93861" w:rsidR="00CF5566" w:rsidP="7FD3C7B9" w:rsidRDefault="00CF5566" w14:paraId="6BD7EBE1" w14:textId="4CF9D6C4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3GPP TSG SA Meeting #108</w:t>
      </w:r>
      <w:r>
        <w:tab/>
      </w:r>
      <w:r>
        <w:br/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Prague (Czech Republic),10-13 June 2025</w:t>
      </w:r>
      <w:r>
        <w:tab/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SP-250446</w:t>
      </w:r>
    </w:p>
    <w:p w:rsidRPr="00093861" w:rsidR="00CF5566" w:rsidP="5D1E9E64" w:rsidRDefault="00CF5566" w14:paraId="629BB1DC" w14:textId="6D0A7E99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Pr="00093861" w:rsidR="00CF5566" w:rsidP="5D1E9E64" w:rsidRDefault="00CF5566" w14:paraId="27A15839" w14:textId="6FA4E1EC">
      <w:pPr>
        <w:spacing w:after="1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093861" w:rsidR="00CF5566" w:rsidP="5D1E9E64" w:rsidRDefault="00CF5566" w14:paraId="2CA991CE" w14:textId="528AECE3">
      <w:pPr>
        <w:tabs>
          <w:tab w:val="left" w:leader="none" w:pos="720"/>
          <w:tab w:val="left" w:leader="none" w:pos="1440"/>
          <w:tab w:val="left" w:leader="none" w:pos="2160"/>
          <w:tab w:val="left" w:leader="none" w:pos="3537"/>
        </w:tabs>
        <w:spacing w:after="180"/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Source:</w:t>
      </w:r>
      <w:r>
        <w:tab/>
      </w: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SA3-LI</w:t>
      </w:r>
    </w:p>
    <w:p w:rsidRPr="00093861" w:rsidR="00CF5566" w:rsidP="7FD3C7B9" w:rsidRDefault="00CF5566" w14:paraId="570463CF" w14:textId="01EB4B7E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spacing w:after="180"/>
        <w:ind w:left="1701" w:right="-99" w:hanging="1701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Title:</w:t>
      </w:r>
      <w:r>
        <w:tab/>
      </w:r>
      <w:r w:rsidRPr="7FD3C7B9" w:rsidR="62149B6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Revised W</w:t>
      </w:r>
      <w:r w:rsidRPr="7FD3C7B9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ID: Lawful Interception Rel-19</w:t>
      </w:r>
    </w:p>
    <w:p w:rsidRPr="00093861" w:rsidR="00CF5566" w:rsidP="5D1E9E64" w:rsidRDefault="00CF5566" w14:paraId="2C34262A" w14:textId="4D1F7286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</w:tabs>
        <w:spacing w:after="180"/>
        <w:ind w:left="1701" w:right="-99" w:hanging="1701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5D1E9E64" w:rsidR="41522D3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Agenda Item: 6.3.3</w:t>
      </w:r>
    </w:p>
    <w:p w:rsidRPr="00093861" w:rsidR="00CF5566" w:rsidP="5D1E9E64" w:rsidRDefault="00CF5566" w14:paraId="1ECEE5A1" w14:textId="5716C170">
      <w:pPr>
        <w:pBdr>
          <w:bottom w:val="single" w:color="000000" w:sz="4" w:space="1"/>
        </w:pBdr>
        <w:tabs>
          <w:tab w:val="right" w:pos="9214"/>
        </w:tabs>
        <w:spacing w:after="180"/>
        <w:ind w:right="-99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Pr="00093861" w:rsidR="00CF5566" w:rsidP="5D1E9E64" w:rsidRDefault="00CF5566" w14:paraId="784A413C" w14:textId="0BA604B1">
      <w:pPr>
        <w:pBdr>
          <w:bottom w:val="single" w:color="FF000000" w:sz="4" w:space="1"/>
        </w:pBdr>
        <w:tabs>
          <w:tab w:val="right" w:pos="9214"/>
        </w:tabs>
        <w:spacing w:after="180"/>
        <w:rPr>
          <w:rFonts w:ascii="Arial" w:hAnsi="Arial" w:cs="Arial"/>
          <w:sz w:val="16"/>
          <w:szCs w:val="16"/>
        </w:rPr>
      </w:pP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3GPP TSG SA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 xml:space="preserve"> WG3-LI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 xml:space="preserve"> Meeting #</w:t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9</w:t>
      </w:r>
      <w:r w:rsidRPr="5D1E9E64" w:rsidR="0086508D">
        <w:rPr>
          <w:rFonts w:ascii="Arial" w:hAnsi="Arial" w:cs="Arial"/>
          <w:b w:val="1"/>
          <w:bCs w:val="1"/>
          <w:sz w:val="24"/>
          <w:szCs w:val="24"/>
        </w:rPr>
        <w:t>7</w:t>
      </w:r>
      <w:r>
        <w:tab/>
      </w:r>
      <w:r w:rsidRPr="5D1E9E64" w:rsidR="00CF5566">
        <w:rPr>
          <w:rFonts w:ascii="Arial" w:hAnsi="Arial" w:cs="Arial"/>
          <w:b w:val="1"/>
          <w:bCs w:val="1"/>
          <w:sz w:val="24"/>
          <w:szCs w:val="24"/>
        </w:rPr>
        <w:t>s3i250</w:t>
      </w:r>
      <w:r w:rsidRPr="5D1E9E64" w:rsidR="0086508D">
        <w:rPr>
          <w:rFonts w:ascii="Arial" w:hAnsi="Arial" w:cs="Arial"/>
          <w:b w:val="1"/>
          <w:bCs w:val="1"/>
          <w:sz w:val="24"/>
          <w:szCs w:val="24"/>
        </w:rPr>
        <w:t>220</w:t>
      </w:r>
    </w:p>
    <w:p w:rsidRPr="00C25041" w:rsidR="00CF5566" w:rsidP="00CF5566" w:rsidRDefault="0086508D" w14:paraId="53B58A97" w14:textId="5AF5E87C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Washington DC</w:t>
      </w:r>
      <w:r w:rsidR="00CF5566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USA</w:t>
      </w:r>
      <w:r w:rsidR="00CF5566">
        <w:rPr>
          <w:rFonts w:ascii="Arial" w:hAnsi="Arial" w:cs="Arial"/>
          <w:b/>
          <w:sz w:val="24"/>
          <w:szCs w:val="24"/>
        </w:rPr>
        <w:t>)</w:t>
      </w:r>
      <w:r w:rsidRPr="00C25041" w:rsidR="00CF5566">
        <w:rPr>
          <w:rFonts w:ascii="Arial" w:hAnsi="Arial" w:cs="Arial"/>
          <w:b/>
          <w:sz w:val="24"/>
          <w:szCs w:val="24"/>
        </w:rPr>
        <w:t xml:space="preserve">, </w:t>
      </w:r>
      <w:r w:rsidR="00CF5566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9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April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Pr="0086508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CF556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0E3FAA">
        <w:rPr>
          <w:rFonts w:ascii="Arial" w:hAnsi="Arial" w:cs="Arial"/>
          <w:b/>
          <w:sz w:val="24"/>
          <w:szCs w:val="24"/>
        </w:rPr>
        <w:t xml:space="preserve"> </w:t>
      </w:r>
      <w:r w:rsidR="00CF5566">
        <w:rPr>
          <w:rFonts w:ascii="Arial" w:hAnsi="Arial" w:cs="Arial"/>
          <w:b/>
          <w:sz w:val="24"/>
          <w:szCs w:val="24"/>
        </w:rPr>
        <w:t>2025</w:t>
      </w:r>
    </w:p>
    <w:p w:rsidRPr="00EB1890" w:rsidR="00CF5566" w:rsidP="00F82293" w:rsidRDefault="00CF5566" w14:paraId="76929CFE" w14:textId="43C051BF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</w:r>
      <w:r w:rsidRPr="00EB1890">
        <w:rPr>
          <w:rFonts w:ascii="Arial" w:hAnsi="Arial" w:cs="Arial"/>
          <w:b/>
          <w:sz w:val="24"/>
          <w:szCs w:val="24"/>
        </w:rPr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:rsidRPr="00910D07" w:rsidR="00CF5566" w:rsidP="005F0752" w:rsidRDefault="00CF5566" w14:paraId="719DA9D1" w14:textId="0983C824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Source: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r w:rsidRPr="00910D07" w:rsidR="0086508D">
        <w:rPr>
          <w:rFonts w:ascii="Arial" w:hAnsi="Arial" w:cs="Arial"/>
          <w:b/>
          <w:sz w:val="24"/>
          <w:szCs w:val="24"/>
          <w:lang w:val="fr-FR"/>
        </w:rPr>
        <w:t>SA3-LI Chair</w:t>
      </w:r>
    </w:p>
    <w:p w:rsidRPr="00910D07" w:rsidR="00CF5566" w:rsidP="005F0752" w:rsidRDefault="00CF5566" w14:paraId="4888A658" w14:textId="77777777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  <w:lang w:val="fr-FR"/>
        </w:rPr>
      </w:pPr>
      <w:r w:rsidRPr="00910D07">
        <w:rPr>
          <w:rFonts w:ascii="Arial" w:hAnsi="Arial" w:cs="Arial"/>
          <w:b/>
          <w:sz w:val="24"/>
          <w:szCs w:val="24"/>
          <w:lang w:val="fr-FR"/>
        </w:rPr>
        <w:t>Document for:</w:t>
      </w:r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  <w:proofErr w:type="spellStart"/>
      <w:r w:rsidRPr="00910D07">
        <w:rPr>
          <w:rFonts w:ascii="Arial" w:hAnsi="Arial" w:cs="Arial"/>
          <w:b/>
          <w:sz w:val="24"/>
          <w:szCs w:val="24"/>
          <w:lang w:val="fr-FR"/>
        </w:rPr>
        <w:t>Approval</w:t>
      </w:r>
      <w:proofErr w:type="spellEnd"/>
      <w:r w:rsidRPr="00910D07">
        <w:rPr>
          <w:rFonts w:ascii="Arial" w:hAnsi="Arial" w:cs="Arial"/>
          <w:b/>
          <w:sz w:val="24"/>
          <w:szCs w:val="24"/>
          <w:lang w:val="fr-FR"/>
        </w:rPr>
        <w:tab/>
      </w:r>
    </w:p>
    <w:p w:rsidRPr="00EB1890" w:rsidR="00CF5566" w:rsidP="005F0752" w:rsidRDefault="00CF5566" w14:paraId="3D625BB4" w14:textId="3141BD45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910D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.1</w:t>
      </w:r>
    </w:p>
    <w:p w:rsidRPr="00EB1890" w:rsidR="00CF5566" w:rsidP="005F0752" w:rsidRDefault="00CF5566" w14:paraId="0164EB26" w14:textId="5B4EAF9A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</w:t>
      </w:r>
      <w:r w:rsidR="0086508D">
        <w:rPr>
          <w:rFonts w:ascii="Arial" w:hAnsi="Arial" w:cs="Arial"/>
          <w:bCs/>
          <w:i/>
          <w:iCs/>
          <w:sz w:val="24"/>
          <w:szCs w:val="24"/>
        </w:rPr>
        <w:t>Adds the second part of TS 33.129-X to WID.</w:t>
      </w:r>
    </w:p>
    <w:p w:rsidRPr="00BC642A" w:rsidR="008A76FD" w:rsidP="006C2E80" w:rsidRDefault="001C5C86" w14:paraId="53AB929D" w14:textId="77777777">
      <w:pPr>
        <w:pStyle w:val="Heading8"/>
        <w:jc w:val="center"/>
      </w:pPr>
      <w:r w:rsidRPr="00BC642A">
        <w:t xml:space="preserve">3GPP™ </w:t>
      </w:r>
      <w:r w:rsidRPr="00BC642A" w:rsidR="008A76FD">
        <w:t>Work Item Description</w:t>
      </w:r>
    </w:p>
    <w:p w:rsidRPr="006C2E80" w:rsidR="006C2E80" w:rsidP="006C2E80" w:rsidRDefault="008A76FD" w14:paraId="4961C3CA" w14:textId="4EEBBA6F">
      <w:pPr>
        <w:pStyle w:val="Heading8"/>
      </w:pPr>
      <w:r w:rsidRPr="006C2E80">
        <w:t>Title</w:t>
      </w:r>
      <w:r w:rsidRPr="006C2E80" w:rsidR="00985B73">
        <w:t>:</w:t>
      </w:r>
      <w:r w:rsidR="009F3727">
        <w:tab/>
      </w:r>
      <w:r w:rsidR="009F3727">
        <w:t>Lawful Interception Rel-1</w:t>
      </w:r>
      <w:r w:rsidR="007D2B8A">
        <w:t>9</w:t>
      </w:r>
      <w:r w:rsidRPr="006C2E80" w:rsidR="00F41A27">
        <w:tab/>
      </w:r>
    </w:p>
    <w:p w:rsidR="006C2E80" w:rsidP="006C2E80" w:rsidRDefault="00E13CB2" w14:paraId="289CB42C" w14:textId="608AAD10">
      <w:pPr>
        <w:pStyle w:val="Heading8"/>
      </w:pPr>
      <w:r>
        <w:t>A</w:t>
      </w:r>
      <w:r w:rsidR="00B078D6">
        <w:t>cronym:</w:t>
      </w:r>
      <w:r w:rsidR="009F3727">
        <w:tab/>
      </w:r>
      <w:r w:rsidR="009F3727">
        <w:t>LI19</w:t>
      </w:r>
      <w:r w:rsidR="006C2E80">
        <w:tab/>
      </w:r>
    </w:p>
    <w:p w:rsidR="006C2E80" w:rsidP="006C2E80" w:rsidRDefault="00B078D6" w14:paraId="679E2B2D" w14:textId="1F767C06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17982">
        <w:t>970002</w:t>
      </w:r>
    </w:p>
    <w:p w:rsidR="00B078D6" w:rsidP="0009768C" w:rsidRDefault="00B078D6" w14:paraId="20AE909D" w14:textId="2BAD9CD8">
      <w:pPr>
        <w:pStyle w:val="Guidance"/>
      </w:pPr>
    </w:p>
    <w:p w:rsidR="003F7142" w:rsidP="006C2E80" w:rsidRDefault="003F7142" w14:paraId="63EE9719" w14:textId="34DE9A73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Pr="00F82293" w:rsidR="000E0F61">
        <w:t>19</w:t>
      </w:r>
    </w:p>
    <w:p w:rsidRPr="006C2E80" w:rsidR="003F7142" w:rsidP="0009768C" w:rsidRDefault="003F7142" w14:paraId="53277F89" w14:textId="3E66CD4E">
      <w:pPr>
        <w:pStyle w:val="Guidance"/>
      </w:pPr>
    </w:p>
    <w:p w:rsidR="004260A5" w:rsidP="009F3727" w:rsidRDefault="004260A5" w14:paraId="2D54825D" w14:textId="38F75109">
      <w:pPr>
        <w:pStyle w:val="Heading1"/>
      </w:pPr>
      <w:r>
        <w:t>1</w:t>
      </w:r>
      <w:r>
        <w:tab/>
      </w:r>
      <w: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 w14:paraId="133B5867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4260A5" w:rsidP="0009768C" w:rsidRDefault="004260A5" w14:paraId="1E19EA3A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633B6EA3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7A104C90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5E5618FC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2809724F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4260A5" w:rsidP="0009768C" w:rsidRDefault="004260A5" w14:paraId="0D7316B8" w14:textId="7777777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 w14:paraId="1750DD4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4260A5" w:rsidP="0009768C" w:rsidRDefault="004260A5" w14:paraId="66BB2CCD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P="0009768C" w:rsidRDefault="004260A5" w14:paraId="35B295F5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P="0009768C" w:rsidRDefault="004260A5" w14:paraId="1F2F978C" w14:textId="777777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P="0009768C" w:rsidRDefault="009F3727" w14:paraId="7FD58A88" w14:textId="08F5466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P="0009768C" w:rsidRDefault="009F3727" w14:paraId="3E3077D8" w14:textId="4499994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P="0009768C" w:rsidRDefault="004260A5" w14:paraId="64727DCC" w14:textId="77777777">
            <w:pPr>
              <w:pStyle w:val="TAC"/>
            </w:pPr>
          </w:p>
        </w:tc>
      </w:tr>
      <w:tr w:rsidR="004260A5" w:rsidTr="006C2E80" w14:paraId="25977CAD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09768C" w:rsidRDefault="004260A5" w14:paraId="14455199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09768C" w:rsidRDefault="009F3727" w14:paraId="42581088" w14:textId="3E24937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P="0009768C" w:rsidRDefault="009F3727" w14:paraId="477F02DA" w14:textId="1C3A705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4260A5" w:rsidP="0009768C" w:rsidRDefault="004260A5" w14:paraId="6E9D500A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09768C" w:rsidRDefault="004260A5" w14:paraId="24149096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09768C" w:rsidRDefault="004260A5" w14:paraId="43FB9532" w14:textId="77777777">
            <w:pPr>
              <w:pStyle w:val="TAC"/>
            </w:pPr>
          </w:p>
        </w:tc>
      </w:tr>
      <w:tr w:rsidR="004260A5" w:rsidTr="006C2E80" w14:paraId="353482B9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09768C" w:rsidRDefault="004260A5" w14:paraId="3F96C6B3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09768C" w:rsidRDefault="004260A5" w14:paraId="1651904E" w14:textId="77777777">
            <w:pPr>
              <w:pStyle w:val="TAC"/>
            </w:pPr>
          </w:p>
        </w:tc>
        <w:tc>
          <w:tcPr>
            <w:tcW w:w="1037" w:type="dxa"/>
          </w:tcPr>
          <w:p w:rsidR="004260A5" w:rsidP="0009768C" w:rsidRDefault="004260A5" w14:paraId="5219BA8E" w14:textId="77777777">
            <w:pPr>
              <w:pStyle w:val="TAC"/>
            </w:pPr>
          </w:p>
        </w:tc>
        <w:tc>
          <w:tcPr>
            <w:tcW w:w="850" w:type="dxa"/>
          </w:tcPr>
          <w:p w:rsidR="004260A5" w:rsidP="0009768C" w:rsidRDefault="004260A5" w14:paraId="4016B898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09768C" w:rsidRDefault="004260A5" w14:paraId="42B48559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09768C" w:rsidRDefault="004260A5" w14:paraId="226C70EA" w14:textId="77777777">
            <w:pPr>
              <w:pStyle w:val="TAC"/>
            </w:pPr>
          </w:p>
        </w:tc>
      </w:tr>
    </w:tbl>
    <w:p w:rsidRPr="006C2E80" w:rsidR="008A76FD" w:rsidP="0009768C" w:rsidRDefault="008A76FD" w14:paraId="3A87B226" w14:textId="77777777"/>
    <w:p w:rsidR="00F921F1" w:rsidP="006C2E80" w:rsidRDefault="00DA74F3" w14:paraId="02CA2577" w14:textId="77777777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Pr="00A36378" w:rsidR="00A36378" w:rsidP="009F3727" w:rsidRDefault="00F921F1" w14:paraId="03E5240C" w14:textId="627A2FB5">
      <w:pPr>
        <w:pStyle w:val="Heading2"/>
      </w:pPr>
      <w:r>
        <w:t>2.</w:t>
      </w:r>
      <w:r w:rsidR="00765028">
        <w:t>1</w:t>
      </w:r>
      <w:r>
        <w:tab/>
      </w:r>
      <w:r>
        <w:t>Primary classification</w:t>
      </w:r>
      <w:r w:rsidRPr="00251D80" w:rsidR="001211F3">
        <w:t xml:space="preserve"> 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 w14:paraId="75435366" w14:textId="77777777">
        <w:trPr>
          <w:cantSplit/>
          <w:jc w:val="center"/>
        </w:trPr>
        <w:tc>
          <w:tcPr>
            <w:tcW w:w="452" w:type="dxa"/>
          </w:tcPr>
          <w:p w:rsidR="004876B9" w:rsidP="0009768C" w:rsidRDefault="009F3727" w14:paraId="08A49B08" w14:textId="02EC89E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6C2E80" w:rsidR="004876B9" w:rsidP="0009768C" w:rsidRDefault="004876B9" w14:paraId="2DDC3E00" w14:textId="77777777">
            <w:pPr>
              <w:pStyle w:val="TAH"/>
            </w:pPr>
            <w:r w:rsidRPr="006C2E80">
              <w:t>Feature</w:t>
            </w:r>
          </w:p>
        </w:tc>
      </w:tr>
      <w:tr w:rsidRPr="00662741" w:rsidR="00335107" w:rsidTr="006C2E80" w14:paraId="32171124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09768C" w:rsidRDefault="004876B9" w14:paraId="32E3623F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Pr="00662741" w:rsidR="004876B9" w:rsidP="0009768C" w:rsidRDefault="004876B9" w14:paraId="583CDDD5" w14:textId="77777777">
            <w:pPr>
              <w:pStyle w:val="TAH"/>
            </w:pPr>
            <w:r w:rsidRPr="00662741">
              <w:t>Building Block</w:t>
            </w:r>
          </w:p>
        </w:tc>
      </w:tr>
      <w:tr w:rsidRPr="00662741" w:rsidR="00335107" w:rsidTr="006C2E80" w14:paraId="2C847A9A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09768C" w:rsidRDefault="004876B9" w14:paraId="39F966F9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Pr="00662741" w:rsidR="004876B9" w:rsidP="0009768C" w:rsidRDefault="004876B9" w14:paraId="2FF03094" w14:textId="77777777">
            <w:pPr>
              <w:pStyle w:val="TAH"/>
            </w:pPr>
            <w:r w:rsidRPr="00662741">
              <w:t>Work Task</w:t>
            </w:r>
          </w:p>
        </w:tc>
      </w:tr>
      <w:tr w:rsidRPr="00662741" w:rsidR="00335107" w:rsidTr="006C2E80" w14:paraId="0EE231D1" w14:textId="77777777">
        <w:trPr>
          <w:cantSplit/>
          <w:jc w:val="center"/>
        </w:trPr>
        <w:tc>
          <w:tcPr>
            <w:tcW w:w="452" w:type="dxa"/>
          </w:tcPr>
          <w:p w:rsidRPr="00662741" w:rsidR="00BF7C9D" w:rsidP="0009768C" w:rsidRDefault="00BF7C9D" w14:paraId="716041CE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6C2E80" w:rsidR="00BF7C9D" w:rsidP="0009768C" w:rsidRDefault="00BF7C9D" w14:paraId="14C97034" w14:textId="77777777">
            <w:pPr>
              <w:pStyle w:val="TAH"/>
            </w:pPr>
            <w:r w:rsidRPr="006C2E80">
              <w:t>Study Item</w:t>
            </w:r>
          </w:p>
        </w:tc>
      </w:tr>
    </w:tbl>
    <w:p w:rsidR="004876B9" w:rsidP="0009768C" w:rsidRDefault="004876B9" w14:paraId="169DD7E0" w14:textId="77777777"/>
    <w:p w:rsidR="004876B9" w:rsidP="006C2E80" w:rsidRDefault="004876B9" w14:paraId="406F61A6" w14:textId="1480902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Pr="009A6092" w:rsidR="002944FD" w:rsidP="0009768C" w:rsidRDefault="009F3727" w14:paraId="2311EFBA" w14:textId="1FE5C617">
      <w:r>
        <w:t>Not Applicable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 w14:paraId="02C8883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P="0009768C" w:rsidRDefault="008835FC" w14:paraId="189E0F95" w14:textId="7777777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 w14:paraId="05601E4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P="0009768C" w:rsidRDefault="008835FC" w14:paraId="621F9D72" w14:textId="7777777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P="0009768C" w:rsidRDefault="008835FC" w14:paraId="71E7FFF8" w14:textId="7777777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P="0009768C" w:rsidRDefault="008835FC" w14:paraId="6C53D0F7" w14:textId="7777777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P="0009768C" w:rsidRDefault="008835FC" w14:paraId="668487F1" w14:textId="77777777">
            <w:pPr>
              <w:pStyle w:val="TAH"/>
            </w:pPr>
            <w:r>
              <w:t>Title (as in 3GPP Work Plan)</w:t>
            </w:r>
          </w:p>
        </w:tc>
      </w:tr>
      <w:tr w:rsidR="008835FC" w:rsidTr="006C2E80" w14:paraId="1190D4C8" w14:textId="77777777">
        <w:trPr>
          <w:cantSplit/>
          <w:jc w:val="center"/>
        </w:trPr>
        <w:tc>
          <w:tcPr>
            <w:tcW w:w="1101" w:type="dxa"/>
          </w:tcPr>
          <w:p w:rsidR="008835FC" w:rsidP="0009768C" w:rsidRDefault="008835FC" w14:paraId="5375D7E4" w14:textId="77777777">
            <w:pPr>
              <w:pStyle w:val="TAL"/>
            </w:pPr>
          </w:p>
        </w:tc>
        <w:tc>
          <w:tcPr>
            <w:tcW w:w="1101" w:type="dxa"/>
          </w:tcPr>
          <w:p w:rsidR="008835FC" w:rsidP="0009768C" w:rsidRDefault="008835FC" w14:paraId="6AE820B7" w14:textId="77777777">
            <w:pPr>
              <w:pStyle w:val="TAL"/>
            </w:pPr>
          </w:p>
        </w:tc>
        <w:tc>
          <w:tcPr>
            <w:tcW w:w="1101" w:type="dxa"/>
          </w:tcPr>
          <w:p w:rsidR="008835FC" w:rsidP="0009768C" w:rsidRDefault="008835FC" w14:paraId="663BF2FB" w14:textId="77777777">
            <w:pPr>
              <w:pStyle w:val="TAL"/>
            </w:pPr>
          </w:p>
        </w:tc>
        <w:tc>
          <w:tcPr>
            <w:tcW w:w="6010" w:type="dxa"/>
          </w:tcPr>
          <w:p w:rsidRPr="00251D80" w:rsidR="008835FC" w:rsidP="0009768C" w:rsidRDefault="008835FC" w14:paraId="24E5739B" w14:textId="77777777">
            <w:pPr>
              <w:pStyle w:val="TAL"/>
            </w:pPr>
          </w:p>
        </w:tc>
      </w:tr>
    </w:tbl>
    <w:p w:rsidR="004876B9" w:rsidP="0009768C" w:rsidRDefault="004876B9" w14:paraId="7C3FBD77" w14:textId="77777777"/>
    <w:p w:rsidR="004876B9" w:rsidP="001C5C86" w:rsidRDefault="004876B9" w14:paraId="34548301" w14:textId="7777777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9F3727" w:rsidP="0009768C" w:rsidRDefault="009F3727" w14:paraId="1F714A28" w14:textId="379FAD35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:rsidR="008A76FD" w:rsidP="006C2E80" w:rsidRDefault="008A76FD" w14:paraId="3E795897" w14:textId="77777777">
      <w:pPr>
        <w:pStyle w:val="Heading1"/>
      </w:pPr>
      <w:r>
        <w:t>3</w:t>
      </w:r>
      <w:r>
        <w:tab/>
      </w:r>
      <w:r>
        <w:t>Justification</w:t>
      </w:r>
    </w:p>
    <w:p w:rsidR="009F3727" w:rsidP="0009768C" w:rsidRDefault="009F3727" w14:paraId="5D1F1EAC" w14:textId="68BE67D0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:rsidR="009F3727" w:rsidP="0009768C" w:rsidRDefault="009F3727" w14:paraId="0DE89EC1" w14:textId="77777777">
      <w:pPr>
        <w:pStyle w:val="ListParagraph"/>
        <w:numPr>
          <w:ilvl w:val="0"/>
          <w:numId w:val="11"/>
        </w:numPr>
      </w:pPr>
      <w:r>
        <w:t>5G core network and NR</w:t>
      </w:r>
    </w:p>
    <w:p w:rsidR="009952DC" w:rsidP="009952DC" w:rsidRDefault="009F3727" w14:paraId="47D71FF4" w14:textId="580C67C0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:rsidR="009952DC" w:rsidP="009952DC" w:rsidRDefault="009952DC" w14:paraId="6EF51CDE" w14:textId="4C6174F9">
      <w:pPr>
        <w:pStyle w:val="ListParagraph"/>
        <w:numPr>
          <w:ilvl w:val="0"/>
          <w:numId w:val="11"/>
        </w:numPr>
      </w:pPr>
      <w:r>
        <w:t>Security assurance for the LI system</w:t>
      </w:r>
    </w:p>
    <w:p w:rsidR="008F6EEB" w:rsidP="0009768C" w:rsidRDefault="008F6EEB" w14:paraId="409BD5EB" w14:textId="1FC54B9D"/>
    <w:p w:rsidR="009F3727" w:rsidP="0009768C" w:rsidRDefault="009F3727" w14:paraId="31292366" w14:textId="7BEFFBCD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:rsidRPr="006C2E80" w:rsidR="006C2E80" w:rsidP="0009768C" w:rsidRDefault="006C2E80" w14:paraId="0CA69E13" w14:textId="77777777"/>
    <w:p w:rsidR="008A76FD" w:rsidP="006C2E80" w:rsidRDefault="008A76FD" w14:paraId="04A47C84" w14:textId="77777777">
      <w:pPr>
        <w:pStyle w:val="Heading1"/>
      </w:pPr>
      <w:r>
        <w:t>4</w:t>
      </w:r>
      <w:r>
        <w:tab/>
      </w:r>
      <w:r>
        <w:t>Objective</w:t>
      </w:r>
    </w:p>
    <w:p w:rsidR="003A2CE3" w:rsidP="0009768C" w:rsidRDefault="003A2CE3" w14:paraId="5265D39F" w14:textId="4B8E6922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:rsidR="008F6EEB" w:rsidP="0009768C" w:rsidRDefault="008F6EEB" w14:paraId="6A3F8352" w14:textId="77777777"/>
    <w:p w:rsidR="003A2CE3" w:rsidP="0009768C" w:rsidRDefault="003A2CE3" w14:paraId="277454FA" w14:textId="5DA05090">
      <w:r>
        <w:t xml:space="preserve">Enhancements to TS 33.126 will address LI Service Stage 1 requirements. </w:t>
      </w:r>
    </w:p>
    <w:p w:rsidR="008F6EEB" w:rsidP="0009768C" w:rsidRDefault="008F6EEB" w14:paraId="70E4A459" w14:textId="77777777"/>
    <w:p w:rsidR="003A2CE3" w:rsidP="0009768C" w:rsidRDefault="003A2CE3" w14:paraId="34ECC8F9" w14:textId="1D2D60BB">
      <w:r>
        <w:t xml:space="preserve">Enhancements to TS 33.107 and TS 33.127 will address LI Architectures and LI functions, LI stage 2. </w:t>
      </w:r>
    </w:p>
    <w:p w:rsidR="008F6EEB" w:rsidP="0009768C" w:rsidRDefault="008F6EEB" w14:paraId="6AE1C48B" w14:textId="77777777"/>
    <w:p w:rsidR="003A2CE3" w:rsidP="0009768C" w:rsidRDefault="003A2CE3" w14:paraId="7AE6BD3D" w14:textId="31CEF034">
      <w:r>
        <w:t xml:space="preserve">Enhancements to TS 33.108 and TS 33.128 will address LI stage 3 aspects. </w:t>
      </w:r>
    </w:p>
    <w:p w:rsidR="008F6EEB" w:rsidP="0009768C" w:rsidRDefault="008F6EEB" w14:paraId="06D8A043" w14:textId="77777777"/>
    <w:p w:rsidR="003A2CE3" w:rsidP="0009768C" w:rsidRDefault="003A2CE3" w14:paraId="00F6C3A0" w14:textId="714B64B0">
      <w:r>
        <w:t>While the WID includes update of TS 33.107 and TS 33.108, this is for maintenance purposes only, with only minor changes to 33.107 and 33.108 expected.</w:t>
      </w:r>
    </w:p>
    <w:p w:rsidR="008F6EEB" w:rsidP="0009768C" w:rsidRDefault="008F6EEB" w14:paraId="181106B1" w14:textId="77777777"/>
    <w:p w:rsidR="008F6EEB" w:rsidP="0009768C" w:rsidRDefault="008F6EEB" w14:paraId="0C0615DC" w14:textId="3F93A416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:rsidR="009952DC" w:rsidP="0009768C" w:rsidRDefault="009952DC" w14:paraId="1BB00C61" w14:textId="4BD7956B"/>
    <w:p w:rsidR="008F6EEB" w:rsidP="0009768C" w:rsidRDefault="009952DC" w14:paraId="7462B33D" w14:textId="7781FF31">
      <w:r w:rsidR="009952DC">
        <w:rPr/>
        <w:t>TS 33.</w:t>
      </w:r>
      <w:r w:rsidR="0086508D">
        <w:rPr/>
        <w:t>129</w:t>
      </w:r>
      <w:r w:rsidR="009952DC">
        <w:rPr/>
        <w:t xml:space="preserve"> addresses Security Assurance for 3GPP Lawful Interception Functions</w:t>
      </w:r>
      <w:r w:rsidR="000E3FAA">
        <w:rPr/>
        <w:t>.</w:t>
      </w:r>
      <w:r>
        <w:br/>
      </w:r>
    </w:p>
    <w:p w:rsidRPr="006C2E80" w:rsidR="006C2E80" w:rsidP="0009768C" w:rsidRDefault="006C2E80" w14:paraId="157F3CB1" w14:textId="77777777"/>
    <w:p w:rsidR="008A76FD" w:rsidP="006C2E80" w:rsidRDefault="00174617" w14:paraId="5F67A972" w14:textId="77777777">
      <w:pPr>
        <w:pStyle w:val="Heading1"/>
      </w:pPr>
      <w:r>
        <w:t>5</w:t>
      </w:r>
      <w:r w:rsidR="008A76FD">
        <w:tab/>
      </w:r>
      <w:r w:rsidR="008A76FD"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2755"/>
        <w:gridCol w:w="993"/>
        <w:gridCol w:w="1074"/>
        <w:gridCol w:w="2186"/>
      </w:tblGrid>
      <w:tr w:rsidRPr="00C25041" w:rsidR="00CB6A02" w:rsidTr="09A5C8D9" w14:paraId="5C5270D1" w14:textId="77777777">
        <w:trPr>
          <w:cantSplit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42128A5A" w14:textId="7777777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Pr="00C25041" w:rsidR="00CB6A02" w:rsidTr="09A5C8D9" w14:paraId="68D68D36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3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trHeight w:val="300"/>
        </w:trPr>
        <w:tc>
          <w:tcPr>
            <w:tcW w:w="112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61BEDEC3" w14:textId="7777777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27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7274BAB3" w14:textId="77777777">
            <w:pPr>
              <w:pStyle w:val="TAH"/>
            </w:pPr>
            <w:r w:rsidRPr="00C25041">
              <w:t>TS/TR number</w:t>
            </w:r>
          </w:p>
        </w:tc>
        <w:tc>
          <w:tcPr>
            <w:tcW w:w="275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032B5965" w14:textId="7777777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31112E9D" w14:textId="77777777">
            <w:pPr>
              <w:pStyle w:val="TAH"/>
            </w:pPr>
            <w:r w:rsidRPr="00C25041">
              <w:t xml:space="preserve">For info </w:t>
            </w:r>
            <w:r w:rsidRPr="00C25041">
              <w:br/>
            </w:r>
            <w:r w:rsidRPr="00C25041">
              <w:t xml:space="preserve">at TSG# </w:t>
            </w:r>
          </w:p>
        </w:tc>
        <w:tc>
          <w:tcPr>
            <w:tcW w:w="1074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7B361C58" w14:textId="7777777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:rsidRPr="00C25041" w:rsidR="00CB6A02" w:rsidP="00B51FD7" w:rsidRDefault="00CB6A02" w14:paraId="65EA4E9B" w14:textId="77777777">
            <w:pPr>
              <w:pStyle w:val="TAH"/>
            </w:pPr>
            <w:r w:rsidRPr="00C25041">
              <w:t>Rapporteur</w:t>
            </w:r>
          </w:p>
        </w:tc>
      </w:tr>
      <w:tr w:rsidRPr="00E01BFB" w:rsidR="00CB6A02" w:rsidTr="09A5C8D9" w14:paraId="27B26B54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11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trHeight w:val="300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CB6A02" w:rsidP="39A4521E" w:rsidRDefault="00CB6A02" w14:paraId="4B56D32E" w14:textId="7777777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CB6A02" w:rsidP="39A4521E" w:rsidRDefault="00CB6A02" w14:paraId="5CF07210" w14:textId="5B6613F5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33.</w:t>
            </w:r>
            <w:r w:rsidR="0086508D">
              <w:rPr>
                <w:b w:val="0"/>
                <w:bCs w:val="0"/>
              </w:rPr>
              <w:t>129</w:t>
            </w:r>
            <w:r w:rsidR="00CB6A02">
              <w:rPr>
                <w:b w:val="0"/>
                <w:bCs w:val="0"/>
              </w:rPr>
              <w:t>-1</w:t>
            </w:r>
          </w:p>
          <w:p w:rsidRPr="00E01BFB" w:rsidR="00CB6A02" w:rsidP="00BD5C98" w:rsidRDefault="00CB6A02" w14:paraId="0F54AE4D" w14:textId="4F4DDF06">
            <w:pPr>
              <w:rPr>
                <w:b w:val="1"/>
                <w:bCs w:val="1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CB6A02" w:rsidP="39A4521E" w:rsidRDefault="00CB6A02" w14:paraId="3EAF7552" w14:textId="48BFA033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Security Assurance Specification for 3GPP Lawful Interception Functions; Common Baseline</w:t>
            </w:r>
          </w:p>
          <w:p w:rsidRPr="00E01BFB" w:rsidR="00CB6A02" w:rsidP="39A4521E" w:rsidRDefault="00CB6A02" w14:paraId="6C34B137" w14:textId="77777777">
            <w:pPr>
              <w:pStyle w:val="TAH"/>
              <w:rPr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4A0FC7" w:rsidR="00CB6A02" w:rsidP="39A4521E" w:rsidRDefault="00CB6A02" w14:paraId="36927E6A" w14:textId="6577E7B5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TSG-SA #1</w:t>
            </w:r>
            <w:r w:rsidR="00871CA0">
              <w:rPr>
                <w:b w:val="0"/>
                <w:bCs w:val="0"/>
              </w:rPr>
              <w:t>10</w:t>
            </w:r>
          </w:p>
          <w:p w:rsidRPr="004A0FC7" w:rsidR="008F4325" w:rsidP="39A4521E" w:rsidRDefault="00871CA0" w14:paraId="3C7F706F" w14:textId="2183DFC0">
            <w:pPr>
              <w:pStyle w:val="TAH"/>
              <w:rPr>
                <w:b w:val="0"/>
                <w:bCs w:val="0"/>
              </w:rPr>
            </w:pPr>
            <w:r w:rsidR="00871CA0">
              <w:rPr>
                <w:b w:val="0"/>
                <w:bCs w:val="0"/>
              </w:rPr>
              <w:t>12</w:t>
            </w:r>
            <w:r w:rsidR="008F4325">
              <w:rPr>
                <w:b w:val="0"/>
                <w:bCs w:val="0"/>
              </w:rPr>
              <w:t>/2025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4A0FC7" w:rsidR="00CB6A02" w:rsidP="39A4521E" w:rsidRDefault="00CB6A02" w14:paraId="7D53AA26" w14:textId="204FF9D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>TSG -SA #11</w:t>
            </w:r>
            <w:r w:rsidR="00871CA0">
              <w:rPr>
                <w:b w:val="0"/>
                <w:bCs w:val="0"/>
              </w:rPr>
              <w:t>1</w:t>
            </w:r>
          </w:p>
          <w:p w:rsidRPr="004A0FC7" w:rsidR="00763572" w:rsidP="39A4521E" w:rsidRDefault="00871CA0" w14:paraId="2FB0BB5C" w14:textId="75279596">
            <w:pPr>
              <w:pStyle w:val="TAH"/>
              <w:rPr>
                <w:b w:val="0"/>
                <w:bCs w:val="0"/>
              </w:rPr>
            </w:pPr>
            <w:r w:rsidR="00871CA0">
              <w:rPr>
                <w:b w:val="0"/>
                <w:bCs w:val="0"/>
              </w:rPr>
              <w:t>03</w:t>
            </w:r>
            <w:r w:rsidR="00763572">
              <w:rPr>
                <w:b w:val="0"/>
                <w:bCs w:val="0"/>
              </w:rPr>
              <w:t>/202</w:t>
            </w:r>
            <w:r w:rsidR="00871CA0">
              <w:rPr>
                <w:b w:val="0"/>
                <w:bCs w:val="0"/>
              </w:rPr>
              <w:t>6</w:t>
            </w:r>
          </w:p>
          <w:p w:rsidRPr="004A0FC7" w:rsidR="00384AEB" w:rsidP="39A4521E" w:rsidRDefault="00384AEB" w14:paraId="00092A12" w14:textId="2A108766">
            <w:pPr>
              <w:pStyle w:val="TAH"/>
              <w:rPr>
                <w:b w:val="0"/>
                <w:bCs w:val="0"/>
              </w:rPr>
            </w:pPr>
            <w:r w:rsidR="00384AEB">
              <w:rPr>
                <w:b w:val="0"/>
                <w:bCs w:val="0"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CB6A02" w:rsidP="39A4521E" w:rsidRDefault="00CB6A02" w14:paraId="7A9F9C8C" w14:textId="77777777">
            <w:pPr>
              <w:pStyle w:val="TAH"/>
              <w:rPr>
                <w:b w:val="0"/>
                <w:bCs w:val="0"/>
              </w:rPr>
            </w:pPr>
            <w:r w:rsidR="00CB6A02">
              <w:rPr>
                <w:b w:val="0"/>
                <w:bCs w:val="0"/>
              </w:rPr>
              <w:t xml:space="preserve">Mr. Michael </w:t>
            </w:r>
            <w:r w:rsidR="00CB6A02">
              <w:rPr>
                <w:b w:val="0"/>
                <w:bCs w:val="0"/>
              </w:rPr>
              <w:t>Bilca</w:t>
            </w:r>
            <w:r w:rsidR="00CB6A02">
              <w:rPr>
                <w:b w:val="0"/>
                <w:bCs w:val="0"/>
              </w:rPr>
              <w:t>, OTD_US</w:t>
            </w:r>
          </w:p>
        </w:tc>
      </w:tr>
      <w:tr w:rsidRPr="00E01BFB" w:rsidR="0086508D" w:rsidTr="09A5C8D9" w14:paraId="347E9BA0" w14:textId="77777777">
        <w:tblPrEx>
          <w:tblW w:w="0" w:type="auto"/>
          <w:jc w:val="center"/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PrExChange w:author="alex leadbeater" w:date="2025-05-02T17:03:00Z" w16du:dateUtc="2025-05-02T16:03:00Z" w:id="21">
            <w:tblPrEx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</w:tblPrEx>
          </w:tblPrExChange>
        </w:tblPrEx>
        <w:trPr>
          <w:cantSplit/>
          <w:trHeight w:val="300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86508D" w:rsidP="39A4521E" w:rsidRDefault="0086508D" w14:paraId="13F8B772" w14:textId="2C054F11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86508D" w:rsidP="39A4521E" w:rsidRDefault="0086508D" w14:paraId="62B6F6C5" w14:textId="73B626D4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33.</w:t>
            </w:r>
            <w:r w:rsidR="0086508D">
              <w:rPr>
                <w:b w:val="0"/>
                <w:bCs w:val="0"/>
              </w:rPr>
              <w:t>129</w:t>
            </w:r>
            <w:r w:rsidR="0086508D">
              <w:rPr>
                <w:b w:val="0"/>
                <w:bCs w:val="0"/>
              </w:rPr>
              <w:t>-</w:t>
            </w:r>
            <w:r w:rsidR="0086508D">
              <w:rPr>
                <w:b w:val="0"/>
                <w:bCs w:val="0"/>
              </w:rPr>
              <w:t>2</w:t>
            </w:r>
          </w:p>
          <w:p w:rsidRPr="00E01BFB" w:rsidR="0086508D" w:rsidP="39A4521E" w:rsidRDefault="0086508D" w14:paraId="47A2537A" w14:textId="77777777">
            <w:pPr>
              <w:pStyle w:val="TAH"/>
              <w:rPr>
                <w:b w:val="0"/>
                <w:bCs w:val="0"/>
              </w:rPr>
            </w:pPr>
          </w:p>
        </w:tc>
        <w:tc>
          <w:tcPr>
            <w:tcW w:w="2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86508D" w:rsidP="39A4521E" w:rsidRDefault="0086508D" w14:paraId="2025DB3B" w14:textId="109C778D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 xml:space="preserve">Security Assurance Specification for 3GPP Lawful Interception Functions; </w:t>
            </w:r>
            <w:r w:rsidR="0086508D">
              <w:rPr>
                <w:b w:val="0"/>
                <w:bCs w:val="0"/>
              </w:rPr>
              <w:t>NF Embedded LI Functions</w:t>
            </w:r>
          </w:p>
          <w:p w:rsidRPr="00E01BFB" w:rsidR="0086508D" w:rsidP="39A4521E" w:rsidRDefault="0086508D" w14:paraId="3969389A" w14:textId="77777777">
            <w:pPr>
              <w:pStyle w:val="TAH"/>
              <w:rPr>
                <w:b w:val="0"/>
                <w:bCs w:val="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4A0FC7" w:rsidR="0086508D" w:rsidP="39A4521E" w:rsidRDefault="0086508D" w14:paraId="67581CFB" w14:textId="77777777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TSG-SA #110</w:t>
            </w:r>
          </w:p>
          <w:p w:rsidRPr="004A0FC7" w:rsidR="0086508D" w:rsidP="39A4521E" w:rsidRDefault="0086508D" w14:paraId="14AD3826" w14:textId="3A5CAC04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12/2025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4A0FC7" w:rsidR="0086508D" w:rsidP="39A4521E" w:rsidRDefault="0086508D" w14:paraId="103FDF56" w14:textId="77777777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TSG -SA #111</w:t>
            </w:r>
          </w:p>
          <w:p w:rsidRPr="004A0FC7" w:rsidR="0086508D" w:rsidP="39A4521E" w:rsidRDefault="0086508D" w14:paraId="7D679D76" w14:textId="77777777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03/2026</w:t>
            </w:r>
          </w:p>
          <w:p w:rsidRPr="004A0FC7" w:rsidR="0086508D" w:rsidP="39A4521E" w:rsidRDefault="0086508D" w14:paraId="544FD93A" w14:textId="0B10B30E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57" w:type="dxa"/>
              <w:right w:w="57" w:type="dxa"/>
            </w:tcMar>
          </w:tcPr>
          <w:p w:rsidRPr="00E01BFB" w:rsidR="0086508D" w:rsidP="39A4521E" w:rsidRDefault="0086508D" w14:paraId="164D7498" w14:textId="1AB1C4E1">
            <w:pPr>
              <w:pStyle w:val="TAH"/>
              <w:rPr>
                <w:b w:val="0"/>
                <w:bCs w:val="0"/>
              </w:rPr>
            </w:pPr>
            <w:r w:rsidR="0086508D">
              <w:rPr>
                <w:b w:val="0"/>
                <w:bCs w:val="0"/>
              </w:rPr>
              <w:t xml:space="preserve">Mr. Michael </w:t>
            </w:r>
            <w:r w:rsidR="0086508D">
              <w:rPr>
                <w:b w:val="0"/>
                <w:bCs w:val="0"/>
              </w:rPr>
              <w:t>Bilca</w:t>
            </w:r>
            <w:r w:rsidR="0086508D">
              <w:rPr>
                <w:b w:val="0"/>
                <w:bCs w:val="0"/>
              </w:rPr>
              <w:t>, OTD_US</w:t>
            </w:r>
          </w:p>
        </w:tc>
      </w:tr>
    </w:tbl>
    <w:p w:rsidR="00CB6A02" w:rsidP="00CB6A02" w:rsidRDefault="00CB6A02" w14:paraId="1A700C56" w14:textId="77777777"/>
    <w:p w:rsidRPr="00CB6A02" w:rsidR="00CB6A02" w:rsidP="00CB6A02" w:rsidRDefault="00CB6A02" w14:paraId="30F1A9F9" w14:textId="77777777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4980"/>
        <w:gridCol w:w="1350"/>
        <w:gridCol w:w="2291"/>
      </w:tblGrid>
      <w:tr w:rsidR="003A2CE3" w:rsidTr="7A509F2F" w14:paraId="56209719" w14:textId="77777777">
        <w:trPr>
          <w:cantSplit/>
        </w:trPr>
        <w:tc>
          <w:tcPr>
            <w:tcW w:w="97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56CB73A6" w14:textId="77777777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:rsidTr="7A509F2F" w14:paraId="017B43DA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3B517439" w14:textId="77777777">
            <w:pPr>
              <w:pStyle w:val="TAL"/>
            </w:pPr>
            <w:r>
              <w:t>TS/TR No.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3EE475E4" w14:textId="77777777">
            <w:r>
              <w:t xml:space="preserve">Description of change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vAlign w:val="center"/>
            <w:hideMark/>
          </w:tcPr>
          <w:p w:rsidR="003A2CE3" w:rsidP="0009768C" w:rsidRDefault="003A2CE3" w14:paraId="5D8B74BB" w14:textId="77777777">
            <w:pPr>
              <w:pStyle w:val="TAL"/>
            </w:pPr>
            <w:r>
              <w:t>Target completion plenary#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tcMar/>
            <w:hideMark/>
          </w:tcPr>
          <w:p w:rsidR="003A2CE3" w:rsidP="0009768C" w:rsidRDefault="003A2CE3" w14:paraId="4A0A2005" w14:textId="77777777">
            <w:pPr>
              <w:pStyle w:val="TAL"/>
            </w:pPr>
            <w:r>
              <w:t>Remarks</w:t>
            </w:r>
          </w:p>
        </w:tc>
      </w:tr>
      <w:tr w:rsidR="003A2CE3" w:rsidTr="7A509F2F" w14:paraId="2636CE17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0E6A21D" w14:textId="77777777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5AE61AE9" w14:textId="729910CF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251E3420" w14:textId="0FAE83EC">
            <w:r>
              <w:t>TSG-SA #10</w:t>
            </w:r>
            <w:r w:rsidR="008F6EEB">
              <w:t>5</w:t>
            </w:r>
          </w:p>
          <w:p w:rsidR="003A2CE3" w:rsidP="0009768C" w:rsidRDefault="008F6EEB" w14:paraId="3A50EEFE" w14:textId="03931CD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DED5DDD" w14:textId="517F7D9A">
            <w:r>
              <w:t>Date subject to final R19 timeline for each Stage +6 months.</w:t>
            </w:r>
          </w:p>
        </w:tc>
      </w:tr>
      <w:tr w:rsidR="003A2CE3" w:rsidTr="7A509F2F" w14:paraId="550228FB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1F8D03ED" w14:textId="77777777">
            <w:r>
              <w:t>TS 33.108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FDC5E14" w14:textId="1222BB33">
            <w:r>
              <w:t>R19 maintenance of LI stage 3 aspects supporting new and enhanced LI architecture elements added to TS 33.107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86019AC" w14:textId="3DC6D7FF">
            <w:r>
              <w:t>TSG-SA #10</w:t>
            </w:r>
            <w:r w:rsidR="008F6EEB">
              <w:t>5</w:t>
            </w:r>
          </w:p>
          <w:p w:rsidR="003A2CE3" w:rsidP="0009768C" w:rsidRDefault="003A2CE3" w14:paraId="096D64BD" w14:textId="105934B2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4BE5651" w14:textId="2A7ABDB2">
            <w:r>
              <w:t>Date subject to final R19 timeline for each Stage +6 months.</w:t>
            </w:r>
          </w:p>
        </w:tc>
      </w:tr>
      <w:tr w:rsidR="003A2CE3" w:rsidTr="7A509F2F" w14:paraId="73BEEC32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EEB10EE" w14:textId="77777777">
            <w:r>
              <w:t>TS 33.126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2AF55BF2" w14:textId="2895D1D8">
            <w:r>
              <w:t>Addition of LI R19 stage 1 requirements.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75297A7" w14:textId="75396A1B">
            <w:r>
              <w:t>TSG-SA #</w:t>
            </w:r>
            <w:r w:rsidR="009952DC">
              <w:t>107</w:t>
            </w:r>
          </w:p>
          <w:p w:rsidR="003A2CE3" w:rsidP="009952DC" w:rsidRDefault="009952DC" w14:paraId="0631C72F" w14:textId="788E3B2A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3EB2FDC9" w14:textId="4E1C9E01">
            <w:r>
              <w:t>Date subject to final R19 timeline for each Stage +6 months.</w:t>
            </w:r>
          </w:p>
        </w:tc>
      </w:tr>
      <w:tr w:rsidR="003A2CE3" w:rsidTr="7A509F2F" w14:paraId="14C77BFE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E7834BE" w14:textId="77777777">
            <w:r>
              <w:t>TS 33.127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48C6385" w14:textId="3AB5BEC7">
            <w:r>
              <w:t>Addition of LI R19 Stage 2 architecture and functionality.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8D2C0F3" w14:textId="7CA370DB">
            <w:r>
              <w:t>TSG-SA #</w:t>
            </w:r>
            <w:r w:rsidR="009952DC">
              <w:t>109</w:t>
            </w:r>
          </w:p>
          <w:p w:rsidR="003A2CE3" w:rsidP="009952DC" w:rsidRDefault="008F6EEB" w14:paraId="48413019" w14:textId="5B7F22B0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07DF18CF" w14:textId="358997F1">
            <w:r>
              <w:t>Date subject to final R19 timeline for each Stage +6 months.</w:t>
            </w:r>
          </w:p>
        </w:tc>
      </w:tr>
      <w:tr w:rsidR="003A2CE3" w:rsidTr="7A509F2F" w14:paraId="3DFDB034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3EC7AFE" w14:textId="77777777">
            <w:r>
              <w:t>TS 33.128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62373332" w14:textId="04B869FA">
            <w:r>
              <w:t>Addition of LI R19 Stage 3 functionality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7AB3E598" w14:textId="606975CF">
            <w:r>
              <w:t>TSG-SA #</w:t>
            </w:r>
            <w:r w:rsidR="009952DC">
              <w:t>110</w:t>
            </w:r>
          </w:p>
          <w:p w:rsidR="003A2CE3" w:rsidP="009952DC" w:rsidRDefault="009952DC" w14:paraId="627BEFA7" w14:textId="29DDC9D2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3A2CE3" w:rsidP="0009768C" w:rsidRDefault="003A2CE3" w14:paraId="47A5C830" w14:textId="044EF7D1">
            <w:r>
              <w:t>Date subject to final R19 timeline for each Stage +6 months.</w:t>
            </w:r>
          </w:p>
        </w:tc>
      </w:tr>
      <w:tr w:rsidR="008F6EEB" w:rsidTr="7A509F2F" w14:paraId="5EDDB137" w14:textId="77777777">
        <w:trPr>
          <w:cantSplit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F6EEB" w:rsidR="008F6EEB" w:rsidP="00BF7FEE" w:rsidRDefault="008F6EEB" w14:paraId="6DA6189A" w14:textId="3E0A32A1">
            <w:r>
              <w:t>TR 33.9</w:t>
            </w:r>
            <w:r w:rsidR="00BF7FEE">
              <w:t>28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8F6EEB" w:rsidP="0009768C" w:rsidRDefault="008F6EEB" w14:paraId="180ACC73" w14:textId="77777777">
            <w:r>
              <w:t>ADMF logic for provisioning LI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8F6EEB" w:rsidP="0009768C" w:rsidRDefault="008F6EEB" w14:paraId="71521F08" w14:textId="7CB73398">
            <w:r>
              <w:t>TSG-SA #105</w:t>
            </w:r>
          </w:p>
          <w:p w:rsidR="008F6EEB" w:rsidP="0009768C" w:rsidRDefault="008F6EEB" w14:paraId="767D6C24" w14:textId="70F5B2F0">
            <w:r>
              <w:t>09/2024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8F6EEB" w:rsidR="008F6EEB" w:rsidP="0009768C" w:rsidRDefault="008F6EEB" w14:paraId="44AA9332" w14:textId="77777777">
            <w:r w:rsidRPr="008F6EEB">
              <w:t>Date subject to final R18 timeline for each Stage +6 months.</w:t>
            </w:r>
          </w:p>
        </w:tc>
      </w:tr>
    </w:tbl>
    <w:p w:rsidR="00C4305E" w:rsidP="0009768C" w:rsidRDefault="00C4305E" w14:paraId="701E09C7" w14:textId="77777777"/>
    <w:p w:rsidR="008A76FD" w:rsidP="006C2E80" w:rsidRDefault="00174617" w14:paraId="4B6A140C" w14:textId="77777777">
      <w:pPr>
        <w:pStyle w:val="Heading1"/>
      </w:pPr>
      <w:r>
        <w:t>6</w:t>
      </w:r>
      <w:r w:rsidR="008A76FD">
        <w:tab/>
      </w:r>
      <w:r w:rsidR="008A76FD"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900D7" w:rsidP="0009768C" w:rsidRDefault="000900D7" w14:paraId="00868BC6" w14:textId="77777777">
      <w:r>
        <w:t xml:space="preserve">Koen Jaspers, PIDS, </w:t>
      </w:r>
      <w:hyperlink w:history="1" r:id="rId8">
        <w:r>
          <w:rPr>
            <w:rStyle w:val="Hyperlink"/>
          </w:rPr>
          <w:t>kbj@xs4all.nl</w:t>
        </w:r>
      </w:hyperlink>
      <w:r>
        <w:t>, TS 33.126, TS 33.127 &amp; TS 33.107</w:t>
      </w:r>
    </w:p>
    <w:p w:rsidR="00F95071" w:rsidP="0009768C" w:rsidRDefault="00F95071" w14:paraId="7003C1D6" w14:textId="77777777"/>
    <w:p w:rsidR="000900D7" w:rsidP="0009768C" w:rsidRDefault="000900D7" w14:paraId="44ACE5F9" w14:textId="3CBC9120">
      <w:r>
        <w:t xml:space="preserve">Nag Rao, Nokia, </w:t>
      </w:r>
      <w:hyperlink w:history="1" r:id="rId9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:rsidR="00BF7FEE" w:rsidP="0009768C" w:rsidRDefault="00BF7FEE" w14:paraId="62C0F895" w14:textId="200D59FA"/>
    <w:p w:rsidRPr="00C25041" w:rsidR="00C11B11" w:rsidP="00C11B11" w:rsidRDefault="00BF7FEE" w14:paraId="67884D90" w14:textId="4A36A9BE">
      <w:pPr>
        <w:rPr>
          <w:lang w:eastAsia="en-US"/>
        </w:rPr>
      </w:pPr>
      <w:r w:rsidR="00BF7FEE">
        <w:rPr/>
        <w:t xml:space="preserve">Michael </w:t>
      </w:r>
      <w:r w:rsidR="00BF7FEE">
        <w:rPr/>
        <w:t>Bilca</w:t>
      </w:r>
      <w:r w:rsidR="00BF7FEE">
        <w:rPr/>
        <w:t>, OTD_US, mrbilca@trideaworks.com, responsible for TS 33.</w:t>
      </w:r>
      <w:r w:rsidR="0086508D">
        <w:rPr/>
        <w:t>129</w:t>
      </w:r>
      <w:r w:rsidR="00C11B11">
        <w:rPr/>
        <w:t>-1</w:t>
      </w:r>
      <w:r w:rsidR="0086508D">
        <w:rPr/>
        <w:t>, 33.129-2</w:t>
      </w:r>
    </w:p>
    <w:p w:rsidR="00BF7FEE" w:rsidP="0009768C" w:rsidRDefault="00BF7FEE" w14:paraId="3B418A3C" w14:textId="73147E61"/>
    <w:p w:rsidRPr="006C2E80" w:rsidR="006C2E80" w:rsidP="0009768C" w:rsidRDefault="006C2E80" w14:paraId="651B77F9" w14:textId="77777777"/>
    <w:p w:rsidR="008A76FD" w:rsidP="006C2E80" w:rsidRDefault="00174617" w14:paraId="4B2B339C" w14:textId="77777777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:rsidR="000900D7" w:rsidP="0009768C" w:rsidRDefault="000900D7" w14:paraId="1D4BDDF2" w14:textId="77777777">
      <w:pPr>
        <w:rPr>
          <w:color w:val="auto"/>
          <w:lang w:eastAsia="en-US"/>
        </w:rPr>
      </w:pPr>
      <w:r>
        <w:t>SA3-LI (SA3)</w:t>
      </w:r>
    </w:p>
    <w:p w:rsidRPr="00557B2E" w:rsidR="00557B2E" w:rsidP="0009768C" w:rsidRDefault="00557B2E" w14:paraId="5BA7F984" w14:textId="77777777"/>
    <w:p w:rsidR="00174617" w:rsidP="006C2E80" w:rsidRDefault="00174617" w14:paraId="561C1584" w14:textId="77777777">
      <w:pPr>
        <w:pStyle w:val="Heading1"/>
      </w:pPr>
      <w:r>
        <w:t>8</w:t>
      </w:r>
      <w:r>
        <w:tab/>
      </w:r>
      <w:r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900D7" w:rsidP="0009768C" w:rsidRDefault="000900D7" w14:paraId="64C0B1B3" w14:textId="581A0992">
      <w:r>
        <w:t>None identified yet.</w:t>
      </w:r>
    </w:p>
    <w:p w:rsidR="00F95071" w:rsidP="0009768C" w:rsidRDefault="00F95071" w14:paraId="79EDFF33" w14:textId="77777777"/>
    <w:p w:rsidR="000900D7" w:rsidP="0009768C" w:rsidRDefault="000900D7" w14:paraId="51C317E1" w14:textId="22E57F08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:rsidRPr="00557B2E" w:rsidR="000900D7" w:rsidP="0009768C" w:rsidRDefault="000900D7" w14:paraId="41EA0E10" w14:textId="77777777"/>
    <w:p w:rsidR="008A76FD" w:rsidP="006C2E80" w:rsidRDefault="00872B3B" w14:paraId="0BC7F21F" w14:textId="7777777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628"/>
      </w:tblGrid>
      <w:tr w:rsidR="000900D7" w:rsidTr="000900D7" w14:paraId="1EA854A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hideMark/>
          </w:tcPr>
          <w:p w:rsidR="000900D7" w:rsidP="0009768C" w:rsidRDefault="000900D7" w14:paraId="0F5A84E1" w14:textId="77777777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Pr="00A7412C" w:rsidR="00A7412C" w:rsidTr="000900D7" w14:paraId="7F89D27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A7412C" w:rsidR="00A7412C" w:rsidP="00A7412C" w:rsidRDefault="00A7412C" w14:paraId="62EED5B8" w14:textId="7F173E6E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:rsidTr="000900D7" w14:paraId="1693977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8203F6" w:rsidR="000900D7" w:rsidP="0009768C" w:rsidRDefault="000900D7" w14:paraId="3AC444E3" w14:textId="77777777">
            <w:pPr>
              <w:pStyle w:val="TAL"/>
            </w:pPr>
            <w:r w:rsidRPr="008203F6">
              <w:t>BT Plc</w:t>
            </w:r>
          </w:p>
        </w:tc>
      </w:tr>
      <w:tr w:rsidR="002B17D5" w:rsidTr="000900D7" w14:paraId="290D8A4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0EC4A57E" w14:textId="6D3F6858">
            <w:pPr>
              <w:pStyle w:val="TAL"/>
            </w:pPr>
            <w:r w:rsidRPr="008203F6">
              <w:t>OFCOM (CH)</w:t>
            </w:r>
          </w:p>
        </w:tc>
      </w:tr>
      <w:tr w:rsidR="002B17D5" w:rsidTr="000900D7" w14:paraId="0D2BC5CE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3A2A8B38" w14:textId="7004661E">
            <w:pPr>
              <w:pStyle w:val="TAL"/>
            </w:pPr>
            <w:r w:rsidRPr="008203F6">
              <w:t>EVE Compliancy Solutions</w:t>
            </w:r>
          </w:p>
        </w:tc>
      </w:tr>
      <w:tr w:rsidR="002B17D5" w:rsidTr="000900D7" w14:paraId="60D9ACD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2B17D5" w14:paraId="128A5B35" w14:textId="29EB9512">
            <w:pPr>
              <w:pStyle w:val="TAL"/>
            </w:pPr>
            <w:r w:rsidRPr="008203F6">
              <w:t>Telefonica</w:t>
            </w:r>
          </w:p>
        </w:tc>
      </w:tr>
      <w:tr w:rsidR="002B17D5" w:rsidTr="000900D7" w14:paraId="068C039A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090DC4" w14:paraId="38AAABC2" w14:textId="651CDB70">
            <w:pPr>
              <w:pStyle w:val="TAL"/>
            </w:pPr>
            <w:r w:rsidRPr="008203F6">
              <w:t>BAE Systems</w:t>
            </w:r>
          </w:p>
        </w:tc>
      </w:tr>
      <w:tr w:rsidRPr="00910D07" w:rsidR="002B17D5" w:rsidTr="000900D7" w14:paraId="2BCF774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6EEB" w:rsidR="002B17D5" w:rsidP="0009768C" w:rsidRDefault="00090DC4" w14:paraId="063EA1BD" w14:textId="7DB53C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l'Economie et des Finances</w:t>
            </w:r>
          </w:p>
        </w:tc>
      </w:tr>
      <w:tr w:rsidR="002B17D5" w:rsidTr="000900D7" w14:paraId="006DA340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663AFFA1" w14:textId="2482E98A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:rsidTr="000900D7" w14:paraId="1C03B9C3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2672C531" w14:textId="095D81C2">
            <w:pPr>
              <w:pStyle w:val="TAL"/>
            </w:pPr>
            <w:r w:rsidRPr="008203F6">
              <w:t>LKA Niedersachsen</w:t>
            </w:r>
          </w:p>
        </w:tc>
      </w:tr>
      <w:tr w:rsidR="002B17D5" w:rsidTr="000900D7" w14:paraId="28A908D1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203F6" w14:paraId="7C3F6F98" w14:textId="7662B75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:rsidTr="000900D7" w14:paraId="0E15803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860C32" w14:paraId="330CD35E" w14:textId="3A504DF4">
            <w:pPr>
              <w:pStyle w:val="TAL"/>
            </w:pPr>
            <w:r w:rsidRPr="00860C32">
              <w:t>BfV</w:t>
            </w:r>
          </w:p>
        </w:tc>
      </w:tr>
      <w:tr w:rsidR="002B17D5" w:rsidTr="000900D7" w14:paraId="5E7698E6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950E2F" w14:paraId="796623C1" w14:textId="0473198A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:rsidTr="000900D7" w14:paraId="7B6927F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2B17D5" w:rsidP="0009768C" w:rsidRDefault="00357C1B" w14:paraId="25C115AC" w14:textId="6665AD4D">
            <w:pPr>
              <w:pStyle w:val="TAL"/>
            </w:pPr>
            <w:r w:rsidRPr="00357C1B">
              <w:t>BKA</w:t>
            </w:r>
          </w:p>
        </w:tc>
      </w:tr>
      <w:tr w:rsidRPr="00910D07" w:rsidR="007D2D8E" w:rsidTr="000900D7" w14:paraId="5AEB75A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6EEB" w:rsidR="007D2D8E" w:rsidP="0009768C" w:rsidRDefault="007D2D8E" w14:paraId="33A84F00" w14:textId="47D6B350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:rsidTr="000900D7" w14:paraId="50E72525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7D2D8E" w:rsidP="0009768C" w:rsidRDefault="00445882" w14:paraId="4C2C0C78" w14:textId="58D9A8C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:rsidTr="000900D7" w14:paraId="5EE98983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7D2D8E" w:rsidP="0009768C" w:rsidRDefault="00E87E5C" w14:paraId="728E79F4" w14:textId="6118859A">
            <w:pPr>
              <w:pStyle w:val="TAL"/>
            </w:pPr>
            <w:r w:rsidRPr="00E87E5C">
              <w:t>PIDS</w:t>
            </w:r>
          </w:p>
        </w:tc>
      </w:tr>
      <w:tr w:rsidR="00390401" w:rsidTr="000900D7" w14:paraId="33F0F2C1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90401" w:rsidR="00390401" w:rsidP="0009768C" w:rsidRDefault="00390401" w14:paraId="72A1601B" w14:textId="77ED50EF">
            <w:pPr>
              <w:pStyle w:val="TAL"/>
            </w:pPr>
            <w:r w:rsidRPr="00390401">
              <w:t>Nokia</w:t>
            </w:r>
          </w:p>
        </w:tc>
      </w:tr>
      <w:tr w:rsidR="00390401" w:rsidTr="000900D7" w14:paraId="0D5D5559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476A1A" w14:paraId="085704BC" w14:textId="1AFAD104">
            <w:pPr>
              <w:pStyle w:val="TAL"/>
            </w:pPr>
            <w:r w:rsidRPr="00476A1A">
              <w:t>Verizon</w:t>
            </w:r>
          </w:p>
        </w:tc>
      </w:tr>
      <w:tr w:rsidR="00390401" w:rsidTr="000900D7" w14:paraId="0FBB3F2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E7723E" w14:paraId="4A5DE8DD" w14:textId="3EA34596">
            <w:pPr>
              <w:pStyle w:val="TAL"/>
            </w:pPr>
            <w:r w:rsidRPr="00E7723E">
              <w:t>T-Mobile USA</w:t>
            </w:r>
          </w:p>
        </w:tc>
      </w:tr>
      <w:tr w:rsidR="00390401" w:rsidTr="000900D7" w14:paraId="1E6E699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203F6" w:rsidR="00390401" w:rsidP="0009768C" w:rsidRDefault="00082635" w14:paraId="4C7E256B" w14:textId="7E6D5EC0">
            <w:pPr>
              <w:pStyle w:val="TAL"/>
            </w:pPr>
            <w:r w:rsidRPr="00082635">
              <w:t>AT&amp;T</w:t>
            </w:r>
          </w:p>
        </w:tc>
      </w:tr>
      <w:tr w:rsidR="00390401" w:rsidTr="000900D7" w14:paraId="69C8895C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795C6CD8" w14:textId="68F81D9C">
            <w:pPr>
              <w:pStyle w:val="TAL"/>
            </w:pPr>
            <w:r w:rsidRPr="001B02F7">
              <w:t>AGD</w:t>
            </w:r>
          </w:p>
        </w:tc>
      </w:tr>
      <w:tr w:rsidR="00390401" w:rsidTr="000900D7" w14:paraId="31D6421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3F516D2E" w14:textId="22F1735F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:rsidTr="000900D7" w14:paraId="59B87F5D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164B16DB" w14:textId="044F9964">
            <w:pPr>
              <w:pStyle w:val="TAL"/>
            </w:pPr>
            <w:r w:rsidRPr="001B02F7">
              <w:t>Rogers Communications Canada</w:t>
            </w:r>
          </w:p>
        </w:tc>
      </w:tr>
      <w:tr w:rsidR="00390401" w:rsidTr="000900D7" w14:paraId="07F678D8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55ADCF4C" w14:textId="218BC67D">
            <w:pPr>
              <w:pStyle w:val="TAL"/>
            </w:pPr>
            <w:r w:rsidRPr="001B02F7">
              <w:t>Public Safety Canada</w:t>
            </w:r>
          </w:p>
        </w:tc>
      </w:tr>
      <w:tr w:rsidR="00390401" w:rsidTr="000900D7" w14:paraId="0A035C8F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6AF311EB" w14:textId="675C9540">
            <w:pPr>
              <w:pStyle w:val="TAL"/>
            </w:pPr>
            <w:r w:rsidRPr="001B02F7">
              <w:t>BMWK</w:t>
            </w:r>
          </w:p>
        </w:tc>
      </w:tr>
      <w:tr w:rsidR="00390401" w:rsidTr="000900D7" w14:paraId="171484C7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390401" w:rsidP="0009768C" w:rsidRDefault="001B02F7" w14:paraId="04FDC8FF" w14:textId="31454DBF">
            <w:pPr>
              <w:pStyle w:val="TAL"/>
            </w:pPr>
            <w:r w:rsidRPr="001B02F7">
              <w:t>Charter Communications, Inc</w:t>
            </w:r>
          </w:p>
        </w:tc>
      </w:tr>
      <w:tr w:rsidR="00FB3BF7" w:rsidTr="000900D7" w14:paraId="58413B28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B02F7" w:rsidR="00FB3BF7" w:rsidP="0009768C" w:rsidRDefault="00FB3BF7" w14:paraId="06B13B6B" w14:textId="5F211699">
            <w:pPr>
              <w:pStyle w:val="TAL"/>
            </w:pPr>
            <w:r w:rsidRPr="00E84293">
              <w:t>Deutsche Telekom AG</w:t>
            </w:r>
          </w:p>
        </w:tc>
      </w:tr>
      <w:tr w:rsidR="00886575" w:rsidTr="000900D7" w14:paraId="3B16EAE9" w14:textId="77777777"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4293" w:rsidR="00886575" w:rsidP="0009768C" w:rsidRDefault="00886575" w14:paraId="59DE2AA5" w14:textId="3ACE1496">
            <w:pPr>
              <w:pStyle w:val="TAL"/>
            </w:pPr>
            <w:r w:rsidRPr="003940AB">
              <w:rPr>
                <w:rFonts w:cs="Arial"/>
                <w:szCs w:val="18"/>
                <w:bdr w:val="none" w:color="auto" w:sz="0" w:space="0" w:frame="1"/>
                <w:shd w:val="clear" w:color="auto" w:fill="F2F2F2"/>
              </w:rPr>
              <w:t>UTIMACO TS GmbH</w:t>
            </w:r>
          </w:p>
        </w:tc>
      </w:tr>
    </w:tbl>
    <w:p w:rsidRPr="00641ED8" w:rsidR="00F41A27" w:rsidP="0009768C" w:rsidRDefault="00F41A27" w14:paraId="2CBA0369" w14:textId="77777777"/>
    <w:sectPr w:rsidRPr="00641ED8" w:rsidR="00F41A27" w:rsidSect="00B14709"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7C8E" w:rsidP="0009768C" w:rsidRDefault="001E7C8E" w14:paraId="00635F41" w14:textId="77777777">
      <w:r>
        <w:separator/>
      </w:r>
    </w:p>
  </w:endnote>
  <w:endnote w:type="continuationSeparator" w:id="0">
    <w:p w:rsidR="001E7C8E" w:rsidP="0009768C" w:rsidRDefault="001E7C8E" w14:paraId="53AFE1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7C8E" w:rsidP="0009768C" w:rsidRDefault="001E7C8E" w14:paraId="26BBCA70" w14:textId="77777777">
      <w:r>
        <w:separator/>
      </w:r>
    </w:p>
  </w:footnote>
  <w:footnote w:type="continuationSeparator" w:id="0">
    <w:p w:rsidR="001E7C8E" w:rsidP="0009768C" w:rsidRDefault="001E7C8E" w14:paraId="1C231C2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5532C"/>
    <w:rsid w:val="001660E7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E7C8E"/>
    <w:rsid w:val="001F418C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0C6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4DF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175FF"/>
    <w:rsid w:val="00721122"/>
    <w:rsid w:val="00722267"/>
    <w:rsid w:val="00733F47"/>
    <w:rsid w:val="00746F46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6508D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0D07"/>
    <w:rsid w:val="00911BE9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E2F"/>
    <w:rsid w:val="00967838"/>
    <w:rsid w:val="0097564A"/>
    <w:rsid w:val="00981E92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1D50"/>
    <w:rsid w:val="00AB5168"/>
    <w:rsid w:val="00AB58BF"/>
    <w:rsid w:val="00AC6AE6"/>
    <w:rsid w:val="00AD0751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713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3A3"/>
    <w:rsid w:val="00BD3AA5"/>
    <w:rsid w:val="00BD5C98"/>
    <w:rsid w:val="00BE2E03"/>
    <w:rsid w:val="00BF7C9D"/>
    <w:rsid w:val="00BF7FEE"/>
    <w:rsid w:val="00C01E8C"/>
    <w:rsid w:val="00C02DF6"/>
    <w:rsid w:val="00C03E01"/>
    <w:rsid w:val="00C11B1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A0968"/>
    <w:rsid w:val="00CA168E"/>
    <w:rsid w:val="00CB0647"/>
    <w:rsid w:val="00CB2CD0"/>
    <w:rsid w:val="00CB4236"/>
    <w:rsid w:val="00CB6A02"/>
    <w:rsid w:val="00CC72A4"/>
    <w:rsid w:val="00CD3153"/>
    <w:rsid w:val="00CF368D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74F3"/>
    <w:rsid w:val="00DB69F3"/>
    <w:rsid w:val="00DB6D7A"/>
    <w:rsid w:val="00DC4907"/>
    <w:rsid w:val="00DD017C"/>
    <w:rsid w:val="00DD1B3B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33E0"/>
    <w:rsid w:val="00E047AE"/>
    <w:rsid w:val="00E1026B"/>
    <w:rsid w:val="00E13CB2"/>
    <w:rsid w:val="00E20C37"/>
    <w:rsid w:val="00E36250"/>
    <w:rsid w:val="00E418DE"/>
    <w:rsid w:val="00E52C57"/>
    <w:rsid w:val="00E57E7D"/>
    <w:rsid w:val="00E71BA0"/>
    <w:rsid w:val="00E7723E"/>
    <w:rsid w:val="00E8439D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E07E3"/>
    <w:rsid w:val="00FF2C39"/>
    <w:rsid w:val="00FF3F0C"/>
    <w:rsid w:val="09A5C8D9"/>
    <w:rsid w:val="39A4521E"/>
    <w:rsid w:val="41522D31"/>
    <w:rsid w:val="5D1E9E64"/>
    <w:rsid w:val="62149B6E"/>
    <w:rsid w:val="7A509F2F"/>
    <w:rsid w:val="7B1D4052"/>
    <w:rsid w:val="7FD3C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AH" w:customStyle="1">
    <w:name w:val="TAH"/>
    <w:basedOn w:val="TAC"/>
    <w:rsid w:val="006C2E80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ZT" w:customStyle="1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styleId="ZH" w:customStyle="1">
    <w:name w:val="ZH"/>
    <w:rsid w:val="006C2E80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TT" w:customStyle="1">
    <w:name w:val="TT"/>
    <w:basedOn w:val="Heading1"/>
    <w:next w:val="Normal"/>
    <w:rsid w:val="006C2E80"/>
    <w:pPr>
      <w:outlineLvl w:val="9"/>
    </w:pPr>
  </w:style>
  <w:style w:type="paragraph" w:styleId="TAC" w:customStyle="1">
    <w:name w:val="TAC"/>
    <w:basedOn w:val="TAL"/>
    <w:rsid w:val="006C2E80"/>
    <w:pPr>
      <w:jc w:val="center"/>
    </w:pPr>
  </w:style>
  <w:style w:type="paragraph" w:styleId="TF" w:customStyle="1">
    <w:name w:val="TF"/>
    <w:basedOn w:val="TH"/>
    <w:rsid w:val="006C2E80"/>
    <w:pPr>
      <w:keepNext w:val="0"/>
      <w:spacing w:before="0" w:after="240"/>
    </w:pPr>
  </w:style>
  <w:style w:type="paragraph" w:styleId="NO" w:customStyle="1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styleId="EX" w:customStyle="1">
    <w:name w:val="EX"/>
    <w:basedOn w:val="Normal"/>
    <w:rsid w:val="006C2E80"/>
    <w:pPr>
      <w:keepLines/>
      <w:ind w:left="1702" w:hanging="1418"/>
    </w:pPr>
  </w:style>
  <w:style w:type="paragraph" w:styleId="FP" w:customStyle="1">
    <w:name w:val="FP"/>
    <w:basedOn w:val="Normal"/>
    <w:rsid w:val="006C2E80"/>
  </w:style>
  <w:style w:type="paragraph" w:styleId="LD" w:customStyle="1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NW" w:customStyle="1">
    <w:name w:val="NW"/>
    <w:basedOn w:val="NO"/>
    <w:rsid w:val="006C2E80"/>
  </w:style>
  <w:style w:type="paragraph" w:styleId="EW" w:customStyle="1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styleId="EQ" w:customStyle="1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6C2E80"/>
    <w:pPr>
      <w:keepNext/>
    </w:pPr>
    <w:rPr>
      <w:rFonts w:ascii="Arial" w:hAnsi="Arial"/>
      <w:sz w:val="18"/>
    </w:rPr>
  </w:style>
  <w:style w:type="paragraph" w:styleId="PL" w:customStyle="1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styleId="TAR" w:customStyle="1">
    <w:name w:val="TAR"/>
    <w:basedOn w:val="TAL"/>
    <w:rsid w:val="006C2E80"/>
    <w:pPr>
      <w:jc w:val="right"/>
    </w:pPr>
  </w:style>
  <w:style w:type="paragraph" w:styleId="H6" w:customStyle="1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6C2E80"/>
    <w:pPr>
      <w:ind w:left="851" w:hanging="851"/>
    </w:pPr>
  </w:style>
  <w:style w:type="paragraph" w:styleId="ZA" w:customStyle="1">
    <w:name w:val="ZA"/>
    <w:rsid w:val="006C2E80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6C2E80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6C2E80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U" w:customStyle="1">
    <w:name w:val="ZU"/>
    <w:rsid w:val="006C2E80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6C2E80"/>
    <w:pPr>
      <w:framePr w:wrap="notBeside" w:y="16161"/>
    </w:pPr>
  </w:style>
  <w:style w:type="character" w:styleId="ZGSM" w:customStyle="1">
    <w:name w:val="ZGSM"/>
    <w:rsid w:val="006C2E80"/>
  </w:style>
  <w:style w:type="paragraph" w:styleId="ZG" w:customStyle="1">
    <w:name w:val="ZG"/>
    <w:rsid w:val="006C2E80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B1" w:customStyle="1">
    <w:name w:val="B1"/>
    <w:basedOn w:val="Normal"/>
    <w:rsid w:val="006C2E80"/>
    <w:pPr>
      <w:ind w:left="568" w:hanging="284"/>
    </w:pPr>
  </w:style>
  <w:style w:type="paragraph" w:styleId="B2" w:customStyle="1">
    <w:name w:val="B2"/>
    <w:basedOn w:val="Normal"/>
    <w:rsid w:val="006C2E80"/>
    <w:pPr>
      <w:ind w:left="851" w:hanging="284"/>
    </w:pPr>
  </w:style>
  <w:style w:type="paragraph" w:styleId="B3" w:customStyle="1">
    <w:name w:val="B3"/>
    <w:basedOn w:val="Normal"/>
    <w:rsid w:val="006C2E80"/>
    <w:pPr>
      <w:ind w:left="1135" w:hanging="284"/>
    </w:pPr>
  </w:style>
  <w:style w:type="paragraph" w:styleId="B4" w:customStyle="1">
    <w:name w:val="B4"/>
    <w:basedOn w:val="Normal"/>
    <w:rsid w:val="006C2E80"/>
    <w:pPr>
      <w:ind w:left="1418" w:hanging="284"/>
    </w:pPr>
  </w:style>
  <w:style w:type="paragraph" w:styleId="B5" w:customStyle="1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styleId="ZTD" w:customStyle="1">
    <w:name w:val="ZTD"/>
    <w:basedOn w:val="ZB"/>
    <w:rsid w:val="006C2E80"/>
    <w:pPr>
      <w:framePr w:wrap="notBeside" w:y="852" w:hRule="auto"/>
    </w:pPr>
    <w:rPr>
      <w:i w:val="0"/>
      <w:sz w:val="40"/>
    </w:rPr>
  </w:style>
  <w:style w:type="character" w:styleId="THChar" w:customStyle="1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styleId="Guidance" w:customStyle="1">
    <w:name w:val="Guidance"/>
    <w:basedOn w:val="Normal"/>
    <w:rsid w:val="006C2E80"/>
    <w:rPr>
      <w:i/>
    </w:rPr>
  </w:style>
  <w:style w:type="character" w:styleId="BodyTextChar" w:customStyle="1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styleId="CRCoverPage" w:customStyle="1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kbj@xs4all.nl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mailto:nagaraja.rao@nokia.com" TargetMode="Externa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subject/>
  <dc:creator>MCC/Alain Sultan</dc:creator>
  <keywords>WID template</keywords>
  <lastModifiedBy>Carmine Rizzo</lastModifiedBy>
  <revision>13</revision>
  <lastPrinted>2000-02-29T11:31:00.0000000Z</lastPrinted>
  <dcterms:created xsi:type="dcterms:W3CDTF">2025-03-03T10:08:00.0000000Z</dcterms:created>
  <dcterms:modified xsi:type="dcterms:W3CDTF">2025-05-26T15:24:06.2567709Z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